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8BB48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08BB48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B48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B484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C31BB">
              <w:rPr>
                <w:b/>
                <w:sz w:val="26"/>
                <w:szCs w:val="26"/>
                <w:lang w:val="en-US"/>
              </w:rPr>
              <w:t>125</w:t>
            </w:r>
          </w:p>
        </w:tc>
      </w:tr>
      <w:tr w:rsidR="00C44B8B" w14:paraId="408BB48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B48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BB487" w14:textId="77777777" w:rsidR="00C44B8B" w:rsidRPr="00C44B8B" w:rsidRDefault="0041405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2016150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08BB489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08BB48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08BB48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08BB48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08BB48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08BB48E" w14:textId="77777777" w:rsidR="00C44B8B" w:rsidRPr="00CB6078" w:rsidRDefault="00C44B8B" w:rsidP="00C44B8B"/>
    <w:p w14:paraId="408BB48F" w14:textId="77777777" w:rsidR="00C44B8B" w:rsidRPr="00CB6078" w:rsidRDefault="00C44B8B" w:rsidP="00C44B8B"/>
    <w:p w14:paraId="408BB490" w14:textId="77777777" w:rsidR="00C44B8B" w:rsidRPr="00CB6078" w:rsidRDefault="00C44B8B" w:rsidP="00C44B8B"/>
    <w:p w14:paraId="408BB49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08BB492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14058">
        <w:rPr>
          <w:b/>
          <w:sz w:val="26"/>
          <w:szCs w:val="26"/>
          <w:u w:val="single"/>
        </w:rPr>
        <w:t>Оголовок ОГ56 20.0027 01.01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08BB49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08BB49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08BB495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14058">
        <w:rPr>
          <w:b/>
          <w:sz w:val="26"/>
          <w:szCs w:val="26"/>
          <w:u w:val="single"/>
        </w:rPr>
        <w:t>Оголовок ОГ56 20.0027 01.01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14058">
        <w:rPr>
          <w:b/>
          <w:sz w:val="26"/>
          <w:szCs w:val="26"/>
          <w:u w:val="single"/>
        </w:rPr>
        <w:t>Номер чертежа типового проекта – 20.0027 01.01</w:t>
      </w:r>
      <w:r w:rsidR="0073431B">
        <w:rPr>
          <w:b/>
          <w:sz w:val="26"/>
          <w:szCs w:val="26"/>
        </w:rPr>
        <w:t>.</w:t>
      </w:r>
      <w:bookmarkEnd w:id="3"/>
    </w:p>
    <w:p w14:paraId="408BB496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8BB49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08BB498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08BB499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08BB49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08BB49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8BB49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08BB49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08BB49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08BB49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408BB4A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08BB4A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08BB4A2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408BB4A3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08BB4A4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08BB4A5" w14:textId="77777777" w:rsidR="007118A9" w:rsidRPr="0073431B" w:rsidRDefault="00414058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20.0027 01.01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08BB4A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08BB4A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08BB4A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08BB4A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08BB4A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08BB4A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08BB4AC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408BB4AD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08BB4AE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08BB4A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08BB4B0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08BB4B1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8BB4B2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08BB4B3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08BB4B4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08BB4B5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08BB4B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08BB4B7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8BB4B8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8BB4B9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08BB4BA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08BB4BB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8BB4BC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08BB4B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08BB4B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08BB4B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8BB4C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08BB4C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08BB4C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08BB4C3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08BB4C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08BB4C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08BB4C6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08BB4C7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08BB4C8" w14:textId="77777777" w:rsidR="00562D55" w:rsidRPr="00CB6078" w:rsidRDefault="00562D55" w:rsidP="00451C4D">
      <w:pPr>
        <w:rPr>
          <w:sz w:val="26"/>
          <w:szCs w:val="26"/>
        </w:rPr>
      </w:pPr>
    </w:p>
    <w:p w14:paraId="408BB4C9" w14:textId="77777777" w:rsidR="006D1941" w:rsidRPr="00CB6078" w:rsidRDefault="006D1941" w:rsidP="00451C4D">
      <w:pPr>
        <w:rPr>
          <w:sz w:val="26"/>
          <w:szCs w:val="26"/>
        </w:rPr>
      </w:pPr>
    </w:p>
    <w:p w14:paraId="408BB4CA" w14:textId="77777777" w:rsidR="001D6900" w:rsidRPr="00CB6078" w:rsidRDefault="001D6900" w:rsidP="00451C4D">
      <w:pPr>
        <w:rPr>
          <w:sz w:val="26"/>
          <w:szCs w:val="26"/>
        </w:rPr>
      </w:pPr>
    </w:p>
    <w:p w14:paraId="408BB4CB" w14:textId="77777777" w:rsidR="004A2665" w:rsidRPr="00CB6078" w:rsidRDefault="004A2665" w:rsidP="00451C4D">
      <w:pPr>
        <w:rPr>
          <w:sz w:val="26"/>
          <w:szCs w:val="26"/>
        </w:rPr>
      </w:pPr>
    </w:p>
    <w:p w14:paraId="408BB4CC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08BB4C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08BB4C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8BB4D1" w14:textId="77777777" w:rsidR="00A0225F" w:rsidRDefault="00A0225F">
      <w:r>
        <w:separator/>
      </w:r>
    </w:p>
  </w:endnote>
  <w:endnote w:type="continuationSeparator" w:id="0">
    <w:p w14:paraId="408BB4D2" w14:textId="77777777" w:rsidR="00A0225F" w:rsidRDefault="00A0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BB4CF" w14:textId="77777777" w:rsidR="00A0225F" w:rsidRDefault="00A0225F">
      <w:r>
        <w:separator/>
      </w:r>
    </w:p>
  </w:footnote>
  <w:footnote w:type="continuationSeparator" w:id="0">
    <w:p w14:paraId="408BB4D0" w14:textId="77777777" w:rsidR="00A0225F" w:rsidRDefault="00A02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B4D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08BB4D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05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058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4937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5F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1BB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BB4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33BD-79D0-47EC-94D3-45D0D4C4A8AF}">
  <ds:schemaRefs>
    <ds:schemaRef ds:uri="http://schemas.microsoft.com/sharepoint/v3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0E99CC-72E1-41EB-88C6-87234AF7A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ADF818-6AAF-4F5E-B72F-CD1CDF834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6CEC4-388C-42C9-81FA-EE385B77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1110</Words>
  <Characters>6332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2015-05-14T07:31:00Z</dcterms:created>
  <dcterms:modified xsi:type="dcterms:W3CDTF">2015-05-14T07:31:00Z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